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0497E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78403106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Torrington, Devon. Smith.</w:t>
      </w:r>
    </w:p>
    <w:p w14:paraId="51A5B39B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E82809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54BC3B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John Blake of Torrington(q.v.) brought a plaint of conspiracy against him</w:t>
      </w:r>
    </w:p>
    <w:p w14:paraId="3AC610E8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four others.</w:t>
      </w:r>
    </w:p>
    <w:p w14:paraId="5B835637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8F7630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B5F318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3BA985" w14:textId="77777777" w:rsidR="00FA3088" w:rsidRDefault="00FA3088" w:rsidP="00FA308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2022</w:t>
      </w:r>
    </w:p>
    <w:p w14:paraId="769964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36141" w14:textId="77777777" w:rsidR="00FA3088" w:rsidRDefault="00FA3088" w:rsidP="009139A6">
      <w:r>
        <w:separator/>
      </w:r>
    </w:p>
  </w:endnote>
  <w:endnote w:type="continuationSeparator" w:id="0">
    <w:p w14:paraId="10767507" w14:textId="77777777" w:rsidR="00FA3088" w:rsidRDefault="00FA30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1B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A0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C7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7B3D" w14:textId="77777777" w:rsidR="00FA3088" w:rsidRDefault="00FA3088" w:rsidP="009139A6">
      <w:r>
        <w:separator/>
      </w:r>
    </w:p>
  </w:footnote>
  <w:footnote w:type="continuationSeparator" w:id="0">
    <w:p w14:paraId="5F1819AD" w14:textId="77777777" w:rsidR="00FA3088" w:rsidRDefault="00FA30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4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022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45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8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42CF4"/>
  <w15:chartTrackingRefBased/>
  <w15:docId w15:val="{BEFDBDEF-A56B-43EB-9387-F57CCB23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30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2022-08-11T10:45:00Z</dcterms:created>
  <dcterms:modified xsi:type="dcterms:W3CDTF">2022-08-11T10:45:00Z</dcterms:modified>
</cp:coreProperties>
</file>